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3761B48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33819804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r w:rsidR="00904527" w:rsidRPr="00904527">
        <w:t>10031062</w:t>
      </w:r>
      <w:bookmarkEnd w:id="1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72C28C23" w14:textId="638A74F6" w:rsidR="00904527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33819804" w:history="1">
            <w:r w:rsidR="00904527" w:rsidRPr="001E79DA">
              <w:rPr>
                <w:rStyle w:val="Hyperlink"/>
                <w:noProof/>
              </w:rPr>
              <w:t>Tender number: 10031062</w:t>
            </w:r>
            <w:r w:rsidR="00904527">
              <w:rPr>
                <w:noProof/>
                <w:webHidden/>
              </w:rPr>
              <w:tab/>
            </w:r>
            <w:r w:rsidR="00904527">
              <w:rPr>
                <w:noProof/>
                <w:webHidden/>
              </w:rPr>
              <w:fldChar w:fldCharType="begin"/>
            </w:r>
            <w:r w:rsidR="00904527">
              <w:rPr>
                <w:noProof/>
                <w:webHidden/>
              </w:rPr>
              <w:instrText xml:space="preserve"> PAGEREF _Toc233819804 \h </w:instrText>
            </w:r>
            <w:r w:rsidR="00904527">
              <w:rPr>
                <w:noProof/>
                <w:webHidden/>
              </w:rPr>
            </w:r>
            <w:r w:rsidR="00904527">
              <w:rPr>
                <w:noProof/>
                <w:webHidden/>
              </w:rPr>
              <w:fldChar w:fldCharType="separate"/>
            </w:r>
            <w:r w:rsidR="00904527">
              <w:rPr>
                <w:noProof/>
                <w:webHidden/>
              </w:rPr>
              <w:t>1</w:t>
            </w:r>
            <w:r w:rsidR="00904527">
              <w:rPr>
                <w:noProof/>
                <w:webHidden/>
              </w:rPr>
              <w:fldChar w:fldCharType="end"/>
            </w:r>
          </w:hyperlink>
        </w:p>
        <w:p w14:paraId="2C87153A" w14:textId="4BE04CCF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05" w:history="1">
            <w:r w:rsidRPr="001E79DA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6107C" w14:textId="5D38D5D4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06" w:history="1">
            <w:r w:rsidRPr="001E79DA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34AA5" w14:textId="2D60B317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07" w:history="1">
            <w:r w:rsidRPr="001E79DA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3A7D5" w14:textId="6DDFB0E2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08" w:history="1">
            <w:r w:rsidRPr="001E79DA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A7504" w14:textId="29E954FB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09" w:history="1">
            <w:r w:rsidRPr="001E79DA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7DDBD" w14:textId="4EEB21E1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10" w:history="1">
            <w:r w:rsidRPr="001E79DA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0279D8" w14:textId="14173836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11" w:history="1">
            <w:r w:rsidRPr="001E79DA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0939AD" w14:textId="3E697251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12" w:history="1">
            <w:r w:rsidRPr="001E79DA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F64C07" w14:textId="1006B4E1" w:rsidR="00904527" w:rsidRDefault="00904527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33819813" w:history="1">
            <w:r w:rsidRPr="001E79DA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_Toc233819813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32CFB2DD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2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3" w:name="_Toc29219558"/>
      <w:bookmarkStart w:id="4" w:name="_Toc154582615"/>
      <w:bookmarkStart w:id="5" w:name="_Toc233819805"/>
      <w:bookmarkEnd w:id="2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6" w:name="_Hlk124872805"/>
      <w:bookmarkEnd w:id="3"/>
      <w:bookmarkEnd w:id="4"/>
      <w:bookmarkEnd w:id="5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6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7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8" w:name="_Toc57903693"/>
      <w:bookmarkStart w:id="9" w:name="_Toc154582616"/>
      <w:bookmarkStart w:id="10" w:name="_Toc233819806"/>
      <w:r w:rsidRPr="00DA5D97">
        <w:t>Grounds for exclusion</w:t>
      </w:r>
      <w:bookmarkEnd w:id="8"/>
      <w:bookmarkEnd w:id="9"/>
      <w:bookmarkEnd w:id="10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1" w:name="_Hlk124872561"/>
    </w:p>
    <w:bookmarkEnd w:id="11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2" w:name="_Hlk124872583"/>
    </w:p>
    <w:bookmarkEnd w:id="12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3" w:name="_Hlk124872688"/>
    </w:p>
    <w:bookmarkEnd w:id="13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4" w:name="_Hlk124873006"/>
    </w:p>
    <w:bookmarkEnd w:id="14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5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5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6" w:name="_Hlk124870867"/>
    </w:p>
    <w:bookmarkEnd w:id="16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7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8" w:name="_Toc108178916"/>
      <w:bookmarkEnd w:id="17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8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19" w:name="_Toc154582617"/>
      <w:bookmarkStart w:id="20" w:name="_Toc233819807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19"/>
      <w:r>
        <w:rPr>
          <w:rStyle w:val="berschrift3Zchn"/>
          <w:b/>
          <w:bCs/>
        </w:rPr>
        <w:t>)</w:t>
      </w:r>
      <w:bookmarkEnd w:id="20"/>
      <w:r>
        <w:t xml:space="preserve"> </w:t>
      </w:r>
      <w:bookmarkEnd w:id="7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1" w:name="_Toc154582618"/>
      <w:bookmarkStart w:id="22" w:name="_Toc29219560"/>
      <w:bookmarkStart w:id="23" w:name="_Toc233819808"/>
      <w:r w:rsidRPr="001E1B9C">
        <w:lastRenderedPageBreak/>
        <w:t xml:space="preserve">Information to be provided by legal </w:t>
      </w:r>
      <w:bookmarkEnd w:id="21"/>
      <w:r w:rsidRPr="00C87DCB">
        <w:t>persons</w:t>
      </w:r>
      <w:bookmarkEnd w:id="22"/>
      <w:bookmarkEnd w:id="23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4" w:name="_Hlk45642873"/>
      <w:r w:rsidRPr="001E1B9C">
        <w:rPr>
          <w:i/>
          <w:color w:val="FF0000"/>
        </w:rPr>
        <w:t>commercial register entry</w:t>
      </w:r>
      <w:bookmarkStart w:id="25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4"/>
      <w:bookmarkEnd w:id="25"/>
      <w:r w:rsidRPr="001E1B9C">
        <w:rPr>
          <w:i/>
        </w:rPr>
        <w:t xml:space="preserve"> </w:t>
      </w:r>
      <w:bookmarkStart w:id="26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6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7" w:name="_Toc29219561"/>
      <w:bookmarkStart w:id="28" w:name="_Toc154582619"/>
      <w:bookmarkStart w:id="29" w:name="_Toc233819809"/>
      <w:r w:rsidRPr="001E1B9C">
        <w:t xml:space="preserve">Information </w:t>
      </w:r>
      <w:bookmarkEnd w:id="27"/>
      <w:r w:rsidRPr="001E1B9C">
        <w:t>to be provided by candidate/bidding consortia (service delivery consortia)</w:t>
      </w:r>
      <w:bookmarkEnd w:id="28"/>
      <w:bookmarkEnd w:id="29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0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0"/>
    </w:p>
    <w:p w14:paraId="157B028F" w14:textId="1FC9C7F8" w:rsidR="00247C37" w:rsidRPr="00DA5D97" w:rsidRDefault="007273C6" w:rsidP="00D0723B">
      <w:pPr>
        <w:pStyle w:val="berschrift3"/>
      </w:pPr>
      <w:bookmarkStart w:id="31" w:name="_Toc154582620"/>
      <w:bookmarkStart w:id="32" w:name="_Toc233819810"/>
      <w:r w:rsidRPr="001E1B9C">
        <w:t>Economic and financial capacity</w:t>
      </w:r>
      <w:bookmarkEnd w:id="31"/>
      <w:bookmarkEnd w:id="32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38D363F3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3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293958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3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4" w:name="_Hlk122365554"/>
      <w:r>
        <w:t xml:space="preserve">at least </w:t>
      </w:r>
      <w:r>
        <w:rPr>
          <w:b/>
          <w:bCs/>
        </w:rPr>
        <w:t>EUR</w:t>
      </w:r>
      <w:bookmarkEnd w:id="34"/>
      <w:r w:rsidR="00A372EB">
        <w:rPr>
          <w:b/>
          <w:bCs/>
        </w:rPr>
        <w:t xml:space="preserve"> </w:t>
      </w:r>
      <w:r w:rsidR="00293958">
        <w:rPr>
          <w:rFonts w:cs="Arial"/>
          <w:szCs w:val="22"/>
        </w:rPr>
        <w:t>105,000</w:t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354B9E9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3E3A66">
        <w:t>4</w:t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5" w:name="_Toc154582621"/>
      <w:bookmarkStart w:id="36" w:name="_Toc233819811"/>
      <w:r w:rsidRPr="001E1B9C">
        <w:t>Technical capacity</w:t>
      </w:r>
      <w:bookmarkEnd w:id="35"/>
      <w:bookmarkEnd w:id="36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7" w:name="_Hlk154582209"/>
      <w:r w:rsidRPr="00DA5D97">
        <w:rPr>
          <w:i/>
        </w:rPr>
        <w:t xml:space="preserve">the past three years </w:t>
      </w:r>
      <w:bookmarkEnd w:id="37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8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8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39" w:name="_Toc154582622"/>
      <w:bookmarkStart w:id="40" w:name="_Toc233819812"/>
      <w:r w:rsidRPr="001E1B9C">
        <w:t>Minimum requirements for references</w:t>
      </w:r>
      <w:bookmarkEnd w:id="39"/>
      <w:bookmarkEnd w:id="40"/>
    </w:p>
    <w:p w14:paraId="386E55F6" w14:textId="5CEE1257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3E3A66">
        <w:rPr>
          <w:b w:val="0"/>
          <w:bCs w:val="0"/>
        </w:rPr>
        <w:t>50,000</w:t>
      </w:r>
      <w:r w:rsidRPr="00DA5D97">
        <w:rPr>
          <w:b w:val="0"/>
          <w:bCs w:val="0"/>
        </w:rPr>
        <w:t>.</w:t>
      </w:r>
      <w:bookmarkStart w:id="41" w:name="_Hlk124872251"/>
    </w:p>
    <w:bookmarkEnd w:id="41"/>
    <w:p w14:paraId="0B37405C" w14:textId="45AAA04A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207D75">
        <w:rPr>
          <w:b w:val="0"/>
          <w:color w:val="000000" w:themeColor="text1"/>
        </w:rPr>
        <w:t>3</w:t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2" w:name="_Hlk124872240"/>
      <w:r w:rsidR="003E3A66">
        <w:rPr>
          <w:b w:val="0"/>
        </w:rPr>
        <w:t>monitoring and evaluation</w:t>
      </w:r>
    </w:p>
    <w:bookmarkEnd w:id="42"/>
    <w:p w14:paraId="200EC6B6" w14:textId="18CB5D74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3E3A66">
        <w:rPr>
          <w:bCs w:val="0"/>
        </w:rPr>
        <w:t>1</w:t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 </w:t>
      </w:r>
      <w:r w:rsidR="00B55DC7">
        <w:rPr>
          <w:bCs w:val="0"/>
        </w:rPr>
        <w:t>in Somalia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3" w:name="_Hlk124872272"/>
    </w:p>
    <w:bookmarkEnd w:id="43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4" w:name="_Hlk124872282"/>
    </w:p>
    <w:bookmarkEnd w:id="44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5" w:name="_Hlk124872297"/>
    </w:p>
    <w:bookmarkEnd w:id="45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6" w:name="_Hlk124872305"/>
    </w:p>
    <w:bookmarkEnd w:id="46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7" w:name="_Hlk124872313"/>
    </w:p>
    <w:bookmarkEnd w:id="47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22"/>
    </w:p>
    <w:bookmarkEnd w:id="48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49" w:name="_Toc154582623"/>
      <w:bookmarkStart w:id="50" w:name="_Toc233819813"/>
      <w:r w:rsidRPr="001E1B9C">
        <w:rPr>
          <w:rStyle w:val="berschrift3Zchn"/>
        </w:rPr>
        <w:lastRenderedPageBreak/>
        <w:t>Overview of reference projects</w:t>
      </w:r>
      <w:bookmarkEnd w:id="49"/>
      <w:bookmarkEnd w:id="50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1" w:name="_Hlk124872355"/>
      <w:bookmarkEnd w:id="51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0BD84" w14:textId="77777777" w:rsidR="008C1D99" w:rsidRDefault="008C1D99" w:rsidP="00A637D0">
      <w:r>
        <w:separator/>
      </w:r>
    </w:p>
  </w:endnote>
  <w:endnote w:type="continuationSeparator" w:id="0">
    <w:p w14:paraId="3534A94E" w14:textId="77777777" w:rsidR="008C1D99" w:rsidRDefault="008C1D9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735F4" w14:textId="77777777" w:rsidR="008C1D99" w:rsidRDefault="008C1D99" w:rsidP="00A637D0">
      <w:r>
        <w:separator/>
      </w:r>
    </w:p>
  </w:footnote>
  <w:footnote w:type="continuationSeparator" w:id="0">
    <w:p w14:paraId="3E1C637F" w14:textId="77777777" w:rsidR="008C1D99" w:rsidRDefault="008C1D99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8C1D99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8C1D99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8C1D99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07D75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3958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3A66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60E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C1D99"/>
    <w:rsid w:val="008D3380"/>
    <w:rsid w:val="008D4B06"/>
    <w:rsid w:val="008D5A9C"/>
    <w:rsid w:val="008E3230"/>
    <w:rsid w:val="008F33D5"/>
    <w:rsid w:val="008F5A73"/>
    <w:rsid w:val="00904527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55DC7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C460E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CB1FD2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1718</Words>
  <Characters>10829</Characters>
  <Application>Microsoft Office Word</Application>
  <DocSecurity>0</DocSecurity>
  <Lines>90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Bahl, Caroline GIZ</cp:lastModifiedBy>
  <cp:revision>8</cp:revision>
  <cp:lastPrinted>2018-02-16T12:47:00Z</cp:lastPrinted>
  <dcterms:created xsi:type="dcterms:W3CDTF">2026-02-13T15:58:00Z</dcterms:created>
  <dcterms:modified xsi:type="dcterms:W3CDTF">2026-07-01T15:39:00Z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